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2B8EB" w14:textId="77777777" w:rsidR="00FC1024" w:rsidRDefault="00FC1024" w:rsidP="00FC102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RERESBY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fl.1460)</w:t>
      </w:r>
    </w:p>
    <w:p w14:paraId="671D0814" w14:textId="77777777" w:rsidR="00FC1024" w:rsidRDefault="00FC1024" w:rsidP="00FC102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London. Brasier.</w:t>
      </w:r>
    </w:p>
    <w:p w14:paraId="5FCBD915" w14:textId="77777777" w:rsidR="00FC1024" w:rsidRDefault="00FC1024" w:rsidP="00FC1024">
      <w:pPr>
        <w:pStyle w:val="NoSpacing"/>
        <w:jc w:val="both"/>
        <w:rPr>
          <w:rFonts w:cs="Times New Roman"/>
          <w:szCs w:val="24"/>
          <w:lang w:val="en-GB"/>
        </w:rPr>
      </w:pPr>
    </w:p>
    <w:p w14:paraId="2A53D119" w14:textId="77777777" w:rsidR="00FC1024" w:rsidRDefault="00FC1024" w:rsidP="00FC1024">
      <w:pPr>
        <w:pStyle w:val="NoSpacing"/>
        <w:jc w:val="both"/>
        <w:rPr>
          <w:rFonts w:cs="Times New Roman"/>
          <w:szCs w:val="24"/>
          <w:lang w:val="en-GB"/>
        </w:rPr>
      </w:pPr>
    </w:p>
    <w:p w14:paraId="6C897715" w14:textId="77777777" w:rsidR="00FC1024" w:rsidRDefault="00FC1024" w:rsidP="00FC102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1460</w:t>
      </w:r>
      <w:r>
        <w:rPr>
          <w:rFonts w:cs="Times New Roman"/>
          <w:szCs w:val="24"/>
          <w:lang w:val="en-GB"/>
        </w:rPr>
        <w:tab/>
        <w:t>Robert Power, clerk(q.v.), brought a plaint of debt against him.</w:t>
      </w:r>
    </w:p>
    <w:p w14:paraId="70AA5A03" w14:textId="77777777" w:rsidR="00FC1024" w:rsidRDefault="00FC1024" w:rsidP="00FC102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8941B4">
          <w:rPr>
            <w:rStyle w:val="Hyperlink"/>
            <w:rFonts w:cs="Times New Roman"/>
            <w:szCs w:val="24"/>
            <w:lang w:val="en-GB"/>
          </w:rPr>
          <w:t>https://waalt.uh.edu/index.php/IDXCP40no797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524C08D2" w14:textId="77777777" w:rsidR="00FC1024" w:rsidRDefault="00FC1024" w:rsidP="00FC102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[Easter Term]</w:t>
      </w:r>
    </w:p>
    <w:p w14:paraId="49FB3123" w14:textId="77777777" w:rsidR="00FC1024" w:rsidRDefault="00FC1024" w:rsidP="00FC1024">
      <w:pPr>
        <w:pStyle w:val="NoSpacing"/>
        <w:jc w:val="both"/>
        <w:rPr>
          <w:rFonts w:cs="Times New Roman"/>
          <w:szCs w:val="24"/>
          <w:lang w:val="en-GB"/>
        </w:rPr>
      </w:pPr>
    </w:p>
    <w:p w14:paraId="4498E52E" w14:textId="77777777" w:rsidR="00FC1024" w:rsidRDefault="00FC1024" w:rsidP="00FC1024">
      <w:pPr>
        <w:pStyle w:val="NoSpacing"/>
        <w:jc w:val="both"/>
        <w:rPr>
          <w:rFonts w:cs="Times New Roman"/>
          <w:szCs w:val="24"/>
          <w:lang w:val="en-GB"/>
        </w:rPr>
      </w:pPr>
    </w:p>
    <w:p w14:paraId="389CEAE8" w14:textId="77777777" w:rsidR="00FC1024" w:rsidRDefault="00FC1024" w:rsidP="00FC102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22 December 2023</w:t>
      </w:r>
    </w:p>
    <w:p w14:paraId="223847A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0BC6A" w14:textId="77777777" w:rsidR="00FC1024" w:rsidRDefault="00FC1024" w:rsidP="009139A6">
      <w:r>
        <w:separator/>
      </w:r>
    </w:p>
  </w:endnote>
  <w:endnote w:type="continuationSeparator" w:id="0">
    <w:p w14:paraId="027643E8" w14:textId="77777777" w:rsidR="00FC1024" w:rsidRDefault="00FC10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D1B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8877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2A3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74F71" w14:textId="77777777" w:rsidR="00FC1024" w:rsidRDefault="00FC1024" w:rsidP="009139A6">
      <w:r>
        <w:separator/>
      </w:r>
    </w:p>
  </w:footnote>
  <w:footnote w:type="continuationSeparator" w:id="0">
    <w:p w14:paraId="136BC550" w14:textId="77777777" w:rsidR="00FC1024" w:rsidRDefault="00FC10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4A2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DF2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ED0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02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C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3C597"/>
  <w15:chartTrackingRefBased/>
  <w15:docId w15:val="{C16149B5-558D-4B5A-99C7-FA573DFDD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C10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2023-12-27T11:55:00Z</dcterms:created>
  <dcterms:modified xsi:type="dcterms:W3CDTF">2023-12-27T11:56:00Z</dcterms:modified>
</cp:coreProperties>
</file>